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55046" w14:textId="77777777" w:rsidR="00FD11D1" w:rsidRPr="004B5BED" w:rsidRDefault="00FD11D1" w:rsidP="00815010">
      <w:pPr>
        <w:rPr>
          <w:b/>
          <w:sz w:val="26"/>
        </w:rPr>
      </w:pPr>
    </w:p>
    <w:p w14:paraId="05956B2B" w14:textId="77777777" w:rsidR="00FD11D1" w:rsidRPr="004B5BED" w:rsidRDefault="00FD11D1" w:rsidP="00815010"/>
    <w:p w14:paraId="503D0D03" w14:textId="77777777" w:rsidR="0051083C" w:rsidRPr="004B5BED" w:rsidRDefault="0051083C" w:rsidP="00815010"/>
    <w:p w14:paraId="5129155D" w14:textId="77777777" w:rsidR="0051083C" w:rsidRPr="004B5BED" w:rsidRDefault="0051083C" w:rsidP="00815010"/>
    <w:p w14:paraId="3025727E" w14:textId="77777777" w:rsidR="00FD11D1" w:rsidRPr="004B5BED" w:rsidRDefault="00FD11D1" w:rsidP="00815010"/>
    <w:p w14:paraId="27A62038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34FE9C4F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ED305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E623604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8BF1111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49B942B8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4217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3976" w14:textId="4CC6D61B" w:rsidR="00FD11D1" w:rsidRPr="004B5BED" w:rsidRDefault="002E0C81" w:rsidP="0091358F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1901D5">
              <w:rPr>
                <w:b/>
                <w:noProof/>
                <w:sz w:val="16"/>
                <w:szCs w:val="16"/>
              </w:rPr>
              <w:t>26-2000085767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13D2" w14:textId="77777777" w:rsidR="00FD11D1" w:rsidRPr="004B5BED" w:rsidRDefault="001F46BD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63241E">
              <w:rPr>
                <w:b/>
                <w:noProof/>
                <w:sz w:val="22"/>
              </w:rPr>
              <w:t>02.06.2026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5F43B6CA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1681B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7393E8DE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3B33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61D9806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98895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7A344414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4202" w14:textId="164CFF7B" w:rsidR="0051083C" w:rsidRPr="004B5BED" w:rsidRDefault="002E0C81" w:rsidP="009135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1901D5" w:rsidRPr="001901D5">
              <w:rPr>
                <w:b/>
                <w:noProof/>
                <w:sz w:val="22"/>
              </w:rPr>
              <w:t>Durchführung von Briefdienstleistungen Hamburg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145F1BD8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24AF1F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07FEBB14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BF04F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2027E9E5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077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07DC80DE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3644C8EA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4551C87E" w14:textId="77777777">
        <w:trPr>
          <w:cantSplit/>
        </w:trPr>
        <w:tc>
          <w:tcPr>
            <w:tcW w:w="10277" w:type="dxa"/>
            <w:gridSpan w:val="4"/>
          </w:tcPr>
          <w:p w14:paraId="31487F8B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3353984D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6D85712C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7AF96A3C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29068A6E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27A9E5C7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7C8D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5017B1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79FC46AD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BC2A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9F6BED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7CAF5B18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5E30440C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27B458D9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6E46A6A5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2773FCC2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38130F4A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4CC1436A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2D441765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8424806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11D1C8DA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48A75759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4E3E5748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554CB48E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56CEC447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6CC8C0CD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7AB7807A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0D827148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6C997BAB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572A516C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28327E96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604090D9" w14:textId="77777777" w:rsidR="00FA7DED" w:rsidRPr="004B5BED" w:rsidRDefault="00FA7DED" w:rsidP="007E088E">
            <w:pPr>
              <w:rPr>
                <w:sz w:val="20"/>
              </w:rPr>
            </w:pPr>
          </w:p>
          <w:p w14:paraId="2801CFCB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88D54FE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11028199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8A87EE4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342EF638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43189B50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855A1" w14:textId="77777777" w:rsidR="002C4EE7" w:rsidRDefault="002C4EE7" w:rsidP="00352A93">
      <w:r>
        <w:separator/>
      </w:r>
    </w:p>
  </w:endnote>
  <w:endnote w:type="continuationSeparator" w:id="0">
    <w:p w14:paraId="3E3D4714" w14:textId="77777777" w:rsidR="002C4EE7" w:rsidRDefault="002C4EE7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4BCE5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42C4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9BA11" w14:textId="77777777" w:rsidR="002C4EE7" w:rsidRPr="00C1365B" w:rsidRDefault="002C4EE7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616EEAB2" w14:textId="77777777" w:rsidR="002C4EE7" w:rsidRDefault="002C4EE7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7BE2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4E84A631" wp14:editId="51E8812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9837403">
    <w:abstractNumId w:val="3"/>
  </w:num>
  <w:num w:numId="2" w16cid:durableId="476997441">
    <w:abstractNumId w:val="7"/>
  </w:num>
  <w:num w:numId="3" w16cid:durableId="791022874">
    <w:abstractNumId w:val="9"/>
  </w:num>
  <w:num w:numId="4" w16cid:durableId="1481776195">
    <w:abstractNumId w:val="6"/>
  </w:num>
  <w:num w:numId="5" w16cid:durableId="1539707701">
    <w:abstractNumId w:val="1"/>
  </w:num>
  <w:num w:numId="6" w16cid:durableId="192770356">
    <w:abstractNumId w:val="11"/>
  </w:num>
  <w:num w:numId="7" w16cid:durableId="50465195">
    <w:abstractNumId w:val="0"/>
  </w:num>
  <w:num w:numId="8" w16cid:durableId="672681364">
    <w:abstractNumId w:val="0"/>
  </w:num>
  <w:num w:numId="9" w16cid:durableId="1316452798">
    <w:abstractNumId w:val="0"/>
  </w:num>
  <w:num w:numId="10" w16cid:durableId="918366887">
    <w:abstractNumId w:val="3"/>
  </w:num>
  <w:num w:numId="11" w16cid:durableId="1692800932">
    <w:abstractNumId w:val="2"/>
  </w:num>
  <w:num w:numId="12" w16cid:durableId="1687638835">
    <w:abstractNumId w:val="7"/>
  </w:num>
  <w:num w:numId="13" w16cid:durableId="579291175">
    <w:abstractNumId w:val="7"/>
  </w:num>
  <w:num w:numId="14" w16cid:durableId="1702903174">
    <w:abstractNumId w:val="7"/>
  </w:num>
  <w:num w:numId="15" w16cid:durableId="1027095905">
    <w:abstractNumId w:val="11"/>
  </w:num>
  <w:num w:numId="16" w16cid:durableId="2003122228">
    <w:abstractNumId w:val="5"/>
  </w:num>
  <w:num w:numId="17" w16cid:durableId="2071423551">
    <w:abstractNumId w:val="7"/>
  </w:num>
  <w:num w:numId="18" w16cid:durableId="709106708">
    <w:abstractNumId w:val="7"/>
  </w:num>
  <w:num w:numId="19" w16cid:durableId="1956400920">
    <w:abstractNumId w:val="7"/>
  </w:num>
  <w:num w:numId="20" w16cid:durableId="555554273">
    <w:abstractNumId w:val="8"/>
  </w:num>
  <w:num w:numId="21" w16cid:durableId="118493133">
    <w:abstractNumId w:val="3"/>
  </w:num>
  <w:num w:numId="22" w16cid:durableId="756633601">
    <w:abstractNumId w:val="3"/>
  </w:num>
  <w:num w:numId="23" w16cid:durableId="1312174859">
    <w:abstractNumId w:val="6"/>
  </w:num>
  <w:num w:numId="24" w16cid:durableId="1737124833">
    <w:abstractNumId w:val="7"/>
  </w:num>
  <w:num w:numId="25" w16cid:durableId="182669325">
    <w:abstractNumId w:val="6"/>
  </w:num>
  <w:num w:numId="26" w16cid:durableId="302732418">
    <w:abstractNumId w:val="6"/>
  </w:num>
  <w:num w:numId="27" w16cid:durableId="634141752">
    <w:abstractNumId w:val="7"/>
  </w:num>
  <w:num w:numId="28" w16cid:durableId="1600481185">
    <w:abstractNumId w:val="5"/>
  </w:num>
  <w:num w:numId="29" w16cid:durableId="1903516619">
    <w:abstractNumId w:val="10"/>
  </w:num>
  <w:num w:numId="30" w16cid:durableId="1757745318">
    <w:abstractNumId w:val="6"/>
  </w:num>
  <w:num w:numId="31" w16cid:durableId="531890501">
    <w:abstractNumId w:val="7"/>
  </w:num>
  <w:num w:numId="32" w16cid:durableId="154030486">
    <w:abstractNumId w:val="5"/>
  </w:num>
  <w:num w:numId="33" w16cid:durableId="1850413905">
    <w:abstractNumId w:val="10"/>
  </w:num>
  <w:num w:numId="34" w16cid:durableId="803156229">
    <w:abstractNumId w:val="6"/>
  </w:num>
  <w:num w:numId="35" w16cid:durableId="1814449596">
    <w:abstractNumId w:val="4"/>
  </w:num>
  <w:num w:numId="36" w16cid:durableId="556403154">
    <w:abstractNumId w:val="0"/>
  </w:num>
  <w:num w:numId="37" w16cid:durableId="311251666">
    <w:abstractNumId w:val="0"/>
  </w:num>
  <w:num w:numId="38" w16cid:durableId="1301888147">
    <w:abstractNumId w:val="0"/>
  </w:num>
  <w:num w:numId="39" w16cid:durableId="115635916">
    <w:abstractNumId w:val="0"/>
  </w:num>
  <w:num w:numId="40" w16cid:durableId="2116707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khb1AaTpDVOH24CxhH2RoJ3YAMAXD9i3lSsMkiT9dik=" w:saltValue="hoIRni5JinVWcWvaYLMrEw==" w:algorithmName="SHA-256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63241E"/>
    <w:rsid w:val="000130D7"/>
    <w:rsid w:val="00022133"/>
    <w:rsid w:val="0003242D"/>
    <w:rsid w:val="00074249"/>
    <w:rsid w:val="00080646"/>
    <w:rsid w:val="000C5778"/>
    <w:rsid w:val="0013439A"/>
    <w:rsid w:val="00167E49"/>
    <w:rsid w:val="001901D5"/>
    <w:rsid w:val="001D1262"/>
    <w:rsid w:val="001F46BD"/>
    <w:rsid w:val="00266080"/>
    <w:rsid w:val="0026639F"/>
    <w:rsid w:val="0029078F"/>
    <w:rsid w:val="002C4EE7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4153DA"/>
    <w:rsid w:val="00421CD3"/>
    <w:rsid w:val="00422681"/>
    <w:rsid w:val="00430EC7"/>
    <w:rsid w:val="00450B37"/>
    <w:rsid w:val="004A3F5C"/>
    <w:rsid w:val="004B5BED"/>
    <w:rsid w:val="004E7644"/>
    <w:rsid w:val="00501A2F"/>
    <w:rsid w:val="0051083C"/>
    <w:rsid w:val="005353D4"/>
    <w:rsid w:val="0056166D"/>
    <w:rsid w:val="005F6FD5"/>
    <w:rsid w:val="0063241E"/>
    <w:rsid w:val="006E7EA9"/>
    <w:rsid w:val="006F4944"/>
    <w:rsid w:val="00707293"/>
    <w:rsid w:val="00731A19"/>
    <w:rsid w:val="00733890"/>
    <w:rsid w:val="007C16E8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73B4"/>
    <w:rsid w:val="009979B2"/>
    <w:rsid w:val="00A00AE6"/>
    <w:rsid w:val="00A107A4"/>
    <w:rsid w:val="00A278D4"/>
    <w:rsid w:val="00A53FF0"/>
    <w:rsid w:val="00A57C70"/>
    <w:rsid w:val="00A6293D"/>
    <w:rsid w:val="00A71CAD"/>
    <w:rsid w:val="00A81004"/>
    <w:rsid w:val="00AC3205"/>
    <w:rsid w:val="00AC55D9"/>
    <w:rsid w:val="00B25D6F"/>
    <w:rsid w:val="00BC48A4"/>
    <w:rsid w:val="00BE2BA1"/>
    <w:rsid w:val="00BF0ED0"/>
    <w:rsid w:val="00BF7F5F"/>
    <w:rsid w:val="00C1365B"/>
    <w:rsid w:val="00C543FA"/>
    <w:rsid w:val="00C97BAB"/>
    <w:rsid w:val="00D767BC"/>
    <w:rsid w:val="00E072F8"/>
    <w:rsid w:val="00E4072A"/>
    <w:rsid w:val="00E44B2E"/>
    <w:rsid w:val="00E62AC4"/>
    <w:rsid w:val="00E819F0"/>
    <w:rsid w:val="00EC53C1"/>
    <w:rsid w:val="00EF2792"/>
    <w:rsid w:val="00F62EEF"/>
    <w:rsid w:val="00F804A2"/>
    <w:rsid w:val="00F93199"/>
    <w:rsid w:val="00FA7DED"/>
    <w:rsid w:val="00FD11D1"/>
    <w:rsid w:val="00FD28AB"/>
    <w:rsid w:val="00FF3363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51A4A"/>
  <w15:docId w15:val="{85ED9B9C-6114-45A5-8B65-80D76914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240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Fuchs Susanne</dc:creator>
  <cp:lastModifiedBy>Fuchs Susanne</cp:lastModifiedBy>
  <cp:revision>2</cp:revision>
  <cp:lastPrinted>2018-06-21T11:22:00Z</cp:lastPrinted>
  <dcterms:created xsi:type="dcterms:W3CDTF">2026-06-02T09:03:00Z</dcterms:created>
  <dcterms:modified xsi:type="dcterms:W3CDTF">2026-06-18T13:28:00Z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